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DE84E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WAYNMAN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fl.1469)</w:t>
      </w:r>
    </w:p>
    <w:p w14:paraId="7EB5D9BD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Durham.</w:t>
      </w:r>
    </w:p>
    <w:p w14:paraId="216F2CF6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11C923D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02302D5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1469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Robynson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(q.v.) carried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fothers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tegularum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quarry</w:t>
      </w:r>
    </w:p>
    <w:p w14:paraId="5A306298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to John Milner’s tenement in the North Bailey.</w:t>
      </w:r>
    </w:p>
    <w:p w14:paraId="0D434A6C" w14:textId="77777777" w:rsidR="00276BEB" w:rsidRDefault="00276BEB" w:rsidP="00276BEB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p.80)</w:t>
      </w:r>
    </w:p>
    <w:p w14:paraId="698AD3FE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DF3B169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8E9BF77" w14:textId="77777777" w:rsidR="00276BEB" w:rsidRDefault="00276BEB" w:rsidP="00276BE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August 2022</w:t>
      </w:r>
    </w:p>
    <w:p w14:paraId="24E85B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2FE80" w14:textId="77777777" w:rsidR="00276BEB" w:rsidRDefault="00276BEB" w:rsidP="009139A6">
      <w:r>
        <w:separator/>
      </w:r>
    </w:p>
  </w:endnote>
  <w:endnote w:type="continuationSeparator" w:id="0">
    <w:p w14:paraId="737BF629" w14:textId="77777777" w:rsidR="00276BEB" w:rsidRDefault="00276B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A6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56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CC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17D3" w14:textId="77777777" w:rsidR="00276BEB" w:rsidRDefault="00276BEB" w:rsidP="009139A6">
      <w:r>
        <w:separator/>
      </w:r>
    </w:p>
  </w:footnote>
  <w:footnote w:type="continuationSeparator" w:id="0">
    <w:p w14:paraId="28EC1D20" w14:textId="77777777" w:rsidR="00276BEB" w:rsidRDefault="00276B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92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32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10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BEB"/>
    <w:rsid w:val="000666E0"/>
    <w:rsid w:val="002510B7"/>
    <w:rsid w:val="00276BE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7AE43"/>
  <w15:chartTrackingRefBased/>
  <w15:docId w15:val="{5CA42B90-B190-4535-AF61-E3DC99506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2022-08-29T18:07:00Z</dcterms:created>
  <dcterms:modified xsi:type="dcterms:W3CDTF">2022-08-29T18:08:00Z</dcterms:modified>
</cp:coreProperties>
</file>